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7E8" w:rsidRDefault="000177E8" w:rsidP="00F579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ЧЕРНОРЕЧЕНСКОГО СЕЛЬСОВЕТА</w:t>
      </w:r>
    </w:p>
    <w:p w:rsidR="000177E8" w:rsidRDefault="000177E8" w:rsidP="00F579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ИСКИТИМСКОГО РАЙОНА, НОВОСИБИРСКОЙ ОБЛАСТИ</w:t>
      </w:r>
    </w:p>
    <w:p w:rsidR="000177E8" w:rsidRDefault="000177E8" w:rsidP="00F579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 СОЗЫВА</w:t>
      </w:r>
    </w:p>
    <w:p w:rsidR="000177E8" w:rsidRDefault="000177E8" w:rsidP="00F579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77E8" w:rsidRDefault="000177E8" w:rsidP="00F579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0177E8" w:rsidRDefault="000177E8" w:rsidP="00F579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2DA9">
        <w:rPr>
          <w:rFonts w:ascii="Times New Roman" w:hAnsi="Times New Roman"/>
          <w:sz w:val="28"/>
          <w:szCs w:val="28"/>
        </w:rPr>
        <w:t>Сорок четвертой очередной</w:t>
      </w:r>
    </w:p>
    <w:p w:rsidR="000177E8" w:rsidRPr="00E12DA9" w:rsidRDefault="000177E8" w:rsidP="00F579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77E8" w:rsidRPr="00E12DA9" w:rsidRDefault="000177E8" w:rsidP="00F579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12DA9">
        <w:rPr>
          <w:rFonts w:ascii="Times New Roman" w:hAnsi="Times New Roman"/>
          <w:sz w:val="28"/>
          <w:szCs w:val="28"/>
        </w:rPr>
        <w:t>от 10.10.2013г.                        п. Чернореченский                                №</w:t>
      </w:r>
      <w:r>
        <w:rPr>
          <w:rFonts w:ascii="Times New Roman" w:hAnsi="Times New Roman"/>
          <w:sz w:val="28"/>
          <w:szCs w:val="28"/>
        </w:rPr>
        <w:t>187</w:t>
      </w:r>
    </w:p>
    <w:p w:rsidR="000177E8" w:rsidRPr="00E12DA9" w:rsidRDefault="000177E8" w:rsidP="00F579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77E8" w:rsidRPr="00E12DA9" w:rsidRDefault="000177E8" w:rsidP="00F579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77E8" w:rsidRPr="00E12DA9" w:rsidRDefault="000177E8" w:rsidP="00F579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12DA9">
        <w:rPr>
          <w:rFonts w:ascii="Times New Roman" w:hAnsi="Times New Roman"/>
          <w:sz w:val="28"/>
          <w:szCs w:val="28"/>
        </w:rPr>
        <w:t>Об увеличении субсидии</w:t>
      </w:r>
    </w:p>
    <w:p w:rsidR="000177E8" w:rsidRPr="00E12DA9" w:rsidRDefault="000177E8" w:rsidP="00C174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12DA9">
        <w:rPr>
          <w:rFonts w:ascii="Times New Roman" w:hAnsi="Times New Roman"/>
          <w:sz w:val="28"/>
          <w:szCs w:val="28"/>
        </w:rPr>
        <w:t>МБУК «Чернореченское</w:t>
      </w:r>
    </w:p>
    <w:p w:rsidR="000177E8" w:rsidRPr="00E12DA9" w:rsidRDefault="000177E8" w:rsidP="00C174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12DA9">
        <w:rPr>
          <w:rFonts w:ascii="Times New Roman" w:hAnsi="Times New Roman"/>
          <w:sz w:val="28"/>
          <w:szCs w:val="28"/>
        </w:rPr>
        <w:t>досуговое объединение»</w:t>
      </w:r>
    </w:p>
    <w:p w:rsidR="000177E8" w:rsidRPr="00E12DA9" w:rsidRDefault="000177E8" w:rsidP="00F579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12DA9">
        <w:rPr>
          <w:rFonts w:ascii="Times New Roman" w:hAnsi="Times New Roman"/>
          <w:sz w:val="28"/>
          <w:szCs w:val="28"/>
        </w:rPr>
        <w:t>на 2014год и плановый</w:t>
      </w:r>
    </w:p>
    <w:p w:rsidR="000177E8" w:rsidRPr="00E12DA9" w:rsidRDefault="000177E8" w:rsidP="00F579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12DA9">
        <w:rPr>
          <w:rFonts w:ascii="Times New Roman" w:hAnsi="Times New Roman"/>
          <w:sz w:val="28"/>
          <w:szCs w:val="28"/>
        </w:rPr>
        <w:t xml:space="preserve">период 2015 </w:t>
      </w:r>
      <w:r>
        <w:rPr>
          <w:rFonts w:ascii="Times New Roman" w:hAnsi="Times New Roman"/>
          <w:sz w:val="28"/>
          <w:szCs w:val="28"/>
        </w:rPr>
        <w:t>-</w:t>
      </w:r>
      <w:r w:rsidRPr="00E12DA9">
        <w:rPr>
          <w:rFonts w:ascii="Times New Roman" w:hAnsi="Times New Roman"/>
          <w:sz w:val="28"/>
          <w:szCs w:val="28"/>
        </w:rPr>
        <w:t xml:space="preserve"> 2016 г</w:t>
      </w:r>
      <w:r>
        <w:rPr>
          <w:rFonts w:ascii="Times New Roman" w:hAnsi="Times New Roman"/>
          <w:sz w:val="28"/>
          <w:szCs w:val="28"/>
        </w:rPr>
        <w:t>г.</w:t>
      </w:r>
    </w:p>
    <w:p w:rsidR="000177E8" w:rsidRDefault="000177E8" w:rsidP="00F5792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177E8" w:rsidRDefault="000177E8" w:rsidP="00F5792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177E8" w:rsidRPr="00C174B0" w:rsidRDefault="000177E8" w:rsidP="00F579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77E8" w:rsidRPr="00C174B0" w:rsidRDefault="000177E8" w:rsidP="00E12DA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174B0">
        <w:rPr>
          <w:rFonts w:ascii="Times New Roman" w:hAnsi="Times New Roman"/>
          <w:sz w:val="28"/>
          <w:szCs w:val="28"/>
        </w:rPr>
        <w:t>На предложения и.о. директора МБУК «Чернореченское досуговое  объединение» Орман Л.А. Совет депутатов Чернореченского сельсовета</w:t>
      </w:r>
    </w:p>
    <w:p w:rsidR="000177E8" w:rsidRPr="00C174B0" w:rsidRDefault="000177E8" w:rsidP="00C174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74B0">
        <w:rPr>
          <w:rFonts w:ascii="Times New Roman" w:hAnsi="Times New Roman"/>
          <w:sz w:val="28"/>
          <w:szCs w:val="28"/>
        </w:rPr>
        <w:t>РЕШИЛ:</w:t>
      </w:r>
    </w:p>
    <w:p w:rsidR="000177E8" w:rsidRPr="00C174B0" w:rsidRDefault="000177E8" w:rsidP="00E12D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74B0">
        <w:rPr>
          <w:rFonts w:ascii="Times New Roman" w:hAnsi="Times New Roman"/>
          <w:sz w:val="28"/>
          <w:szCs w:val="28"/>
        </w:rPr>
        <w:t xml:space="preserve">Утвердить увеличение оплаты труда работникам учреждений культуры и внести изменения при формировании бюджета на 2014год и плановый </w:t>
      </w:r>
      <w:r>
        <w:rPr>
          <w:rFonts w:ascii="Times New Roman" w:hAnsi="Times New Roman"/>
          <w:sz w:val="28"/>
          <w:szCs w:val="28"/>
        </w:rPr>
        <w:t xml:space="preserve">период </w:t>
      </w:r>
      <w:r w:rsidRPr="00C174B0">
        <w:rPr>
          <w:rFonts w:ascii="Times New Roman" w:hAnsi="Times New Roman"/>
          <w:sz w:val="28"/>
          <w:szCs w:val="28"/>
        </w:rPr>
        <w:t>2015</w:t>
      </w:r>
      <w:r>
        <w:rPr>
          <w:rFonts w:ascii="Times New Roman" w:hAnsi="Times New Roman"/>
          <w:sz w:val="28"/>
          <w:szCs w:val="28"/>
        </w:rPr>
        <w:t>-</w:t>
      </w:r>
      <w:r w:rsidRPr="00C174B0">
        <w:rPr>
          <w:rFonts w:ascii="Times New Roman" w:hAnsi="Times New Roman"/>
          <w:sz w:val="28"/>
          <w:szCs w:val="28"/>
        </w:rPr>
        <w:t xml:space="preserve"> 2016 г</w:t>
      </w:r>
      <w:r>
        <w:rPr>
          <w:rFonts w:ascii="Times New Roman" w:hAnsi="Times New Roman"/>
          <w:sz w:val="28"/>
          <w:szCs w:val="28"/>
        </w:rPr>
        <w:t>г.</w:t>
      </w:r>
    </w:p>
    <w:p w:rsidR="000177E8" w:rsidRPr="00C174B0" w:rsidRDefault="000177E8" w:rsidP="00C174B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74B0">
        <w:rPr>
          <w:rFonts w:ascii="Times New Roman" w:hAnsi="Times New Roman"/>
          <w:sz w:val="28"/>
          <w:szCs w:val="28"/>
        </w:rPr>
        <w:t>В связи с тем, что 2014 год объявлен годом культуры</w:t>
      </w:r>
      <w:r>
        <w:rPr>
          <w:rFonts w:ascii="Times New Roman" w:hAnsi="Times New Roman"/>
          <w:sz w:val="28"/>
          <w:szCs w:val="28"/>
        </w:rPr>
        <w:t>,</w:t>
      </w:r>
      <w:r w:rsidRPr="00C174B0">
        <w:rPr>
          <w:rFonts w:ascii="Times New Roman" w:hAnsi="Times New Roman"/>
          <w:sz w:val="28"/>
          <w:szCs w:val="28"/>
        </w:rPr>
        <w:t xml:space="preserve"> утвердить заложение денежных средств на 2014 год на праздничное мероприятие, посвященное Дню работников культуры, пошив сценических костюмов, одежда сцены в СК п. Рощинский, ремонт кровли и крыльца ДК с. Ст. Искитим.</w:t>
      </w:r>
    </w:p>
    <w:p w:rsidR="000177E8" w:rsidRPr="00C174B0" w:rsidRDefault="000177E8" w:rsidP="00C174B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74B0">
        <w:rPr>
          <w:rFonts w:ascii="Times New Roman" w:hAnsi="Times New Roman"/>
          <w:sz w:val="28"/>
          <w:szCs w:val="28"/>
        </w:rPr>
        <w:t>Утвердить заложение денежных средств на аттестацию рабочих мест, и приобретение 15 противогазов для специалистов МБУК «Чернореченское досуговое объединение» в 2014 году.</w:t>
      </w:r>
    </w:p>
    <w:p w:rsidR="000177E8" w:rsidRDefault="000177E8" w:rsidP="00350F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177E8" w:rsidRDefault="000177E8" w:rsidP="00350F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177E8" w:rsidRPr="00BF2413" w:rsidRDefault="000177E8" w:rsidP="00350F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77E8" w:rsidRPr="00BF2413" w:rsidRDefault="000177E8" w:rsidP="00350F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2413">
        <w:rPr>
          <w:rFonts w:ascii="Times New Roman" w:hAnsi="Times New Roman"/>
          <w:sz w:val="28"/>
          <w:szCs w:val="28"/>
        </w:rPr>
        <w:t>Глава Чернореченского сельсовета           Председатель Совета депутатов</w:t>
      </w:r>
    </w:p>
    <w:p w:rsidR="000177E8" w:rsidRPr="00BF2413" w:rsidRDefault="000177E8" w:rsidP="00350F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2413">
        <w:rPr>
          <w:rFonts w:ascii="Times New Roman" w:hAnsi="Times New Roman"/>
          <w:sz w:val="28"/>
          <w:szCs w:val="28"/>
        </w:rPr>
        <w:t xml:space="preserve">__________________Л.В. Хамрачев            _________________С.С. Гридин </w:t>
      </w:r>
    </w:p>
    <w:p w:rsidR="000177E8" w:rsidRDefault="000177E8" w:rsidP="00350F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177E8" w:rsidRDefault="000177E8" w:rsidP="00350F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177E8" w:rsidRDefault="000177E8" w:rsidP="00350F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177E8" w:rsidRDefault="000177E8" w:rsidP="00350F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177E8" w:rsidRDefault="000177E8" w:rsidP="00350F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177E8" w:rsidRDefault="000177E8" w:rsidP="00350F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177E8" w:rsidRDefault="000177E8" w:rsidP="00350F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177E8" w:rsidRDefault="000177E8" w:rsidP="00350F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0177E8" w:rsidSect="00625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C3D14"/>
    <w:multiLevelType w:val="hybridMultilevel"/>
    <w:tmpl w:val="FAD0B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9754E3B"/>
    <w:multiLevelType w:val="hybridMultilevel"/>
    <w:tmpl w:val="FAD0B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92F"/>
    <w:rsid w:val="000177E8"/>
    <w:rsid w:val="00081640"/>
    <w:rsid w:val="00161638"/>
    <w:rsid w:val="00335361"/>
    <w:rsid w:val="00350F12"/>
    <w:rsid w:val="00473600"/>
    <w:rsid w:val="004F37F2"/>
    <w:rsid w:val="00510108"/>
    <w:rsid w:val="00545BE6"/>
    <w:rsid w:val="005A7834"/>
    <w:rsid w:val="005E7E0A"/>
    <w:rsid w:val="005F23DD"/>
    <w:rsid w:val="006104D0"/>
    <w:rsid w:val="00625C45"/>
    <w:rsid w:val="006B3223"/>
    <w:rsid w:val="006E6C46"/>
    <w:rsid w:val="00721BFF"/>
    <w:rsid w:val="0080097B"/>
    <w:rsid w:val="00B66E79"/>
    <w:rsid w:val="00BF2413"/>
    <w:rsid w:val="00C1263D"/>
    <w:rsid w:val="00C174B0"/>
    <w:rsid w:val="00C3559B"/>
    <w:rsid w:val="00DC6FB0"/>
    <w:rsid w:val="00E12DA9"/>
    <w:rsid w:val="00F57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C4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816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1</Pages>
  <Words>184</Words>
  <Characters>1052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ком</cp:lastModifiedBy>
  <cp:revision>12</cp:revision>
  <cp:lastPrinted>2013-10-11T02:52:00Z</cp:lastPrinted>
  <dcterms:created xsi:type="dcterms:W3CDTF">2013-10-10T04:54:00Z</dcterms:created>
  <dcterms:modified xsi:type="dcterms:W3CDTF">2013-10-11T02:59:00Z</dcterms:modified>
</cp:coreProperties>
</file>